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B4AB1" w14:textId="3C88BF72" w:rsidR="006B2F86" w:rsidRDefault="003A13E2" w:rsidP="00E71FC3">
      <w:pPr>
        <w:pStyle w:val="NoSpacing"/>
      </w:pPr>
      <w:r>
        <w:rPr>
          <w:u w:val="single"/>
        </w:rPr>
        <w:t>William KYRCHYFER</w:t>
      </w:r>
      <w:r>
        <w:t xml:space="preserve">    </w:t>
      </w:r>
      <w:proofErr w:type="gramStart"/>
      <w:r>
        <w:t xml:space="preserve">   (</w:t>
      </w:r>
      <w:proofErr w:type="gramEnd"/>
      <w:r>
        <w:t>d.1473-4)</w:t>
      </w:r>
    </w:p>
    <w:p w14:paraId="65253E9F" w14:textId="35E0C996" w:rsidR="003A13E2" w:rsidRDefault="003A13E2" w:rsidP="00E71FC3">
      <w:pPr>
        <w:pStyle w:val="NoSpacing"/>
      </w:pPr>
      <w:r>
        <w:t>of Watton, East Riding of Yorkshire.</w:t>
      </w:r>
    </w:p>
    <w:p w14:paraId="0BA24E78" w14:textId="6CA9164D" w:rsidR="003A13E2" w:rsidRDefault="003A13E2" w:rsidP="00E71FC3">
      <w:pPr>
        <w:pStyle w:val="NoSpacing"/>
      </w:pPr>
    </w:p>
    <w:p w14:paraId="2DC97778" w14:textId="24F8F4DC" w:rsidR="003A13E2" w:rsidRDefault="003A13E2" w:rsidP="00E71FC3">
      <w:pPr>
        <w:pStyle w:val="NoSpacing"/>
      </w:pPr>
    </w:p>
    <w:p w14:paraId="7DD67396" w14:textId="789C9A1F" w:rsidR="003A13E2" w:rsidRDefault="003A13E2" w:rsidP="00E71FC3">
      <w:pPr>
        <w:pStyle w:val="NoSpacing"/>
      </w:pPr>
      <w:r>
        <w:t xml:space="preserve">  6 Oct.1473</w:t>
      </w:r>
      <w:r>
        <w:tab/>
        <w:t>He made his Will.   (W.Y.R. p.99)</w:t>
      </w:r>
    </w:p>
    <w:p w14:paraId="2AD19080" w14:textId="7774AD2E" w:rsidR="003A13E2" w:rsidRDefault="003A13E2" w:rsidP="00E71FC3">
      <w:pPr>
        <w:pStyle w:val="NoSpacing"/>
      </w:pPr>
      <w:r>
        <w:t>23 Oct.</w:t>
      </w:r>
      <w:r>
        <w:tab/>
      </w:r>
      <w:r>
        <w:tab/>
        <w:t>Probate of his Will.   (ibid.)</w:t>
      </w:r>
    </w:p>
    <w:p w14:paraId="5224AA22" w14:textId="639FADE5" w:rsidR="003A13E2" w:rsidRDefault="003A13E2" w:rsidP="00E71FC3">
      <w:pPr>
        <w:pStyle w:val="NoSpacing"/>
      </w:pPr>
    </w:p>
    <w:p w14:paraId="7FDF1855" w14:textId="2CB57588" w:rsidR="003A13E2" w:rsidRDefault="003A13E2" w:rsidP="00E71FC3">
      <w:pPr>
        <w:pStyle w:val="NoSpacing"/>
      </w:pPr>
    </w:p>
    <w:p w14:paraId="486AB799" w14:textId="4875ADC9" w:rsidR="003A13E2" w:rsidRPr="003A13E2" w:rsidRDefault="003A13E2" w:rsidP="00E71FC3">
      <w:pPr>
        <w:pStyle w:val="NoSpacing"/>
      </w:pPr>
      <w:r>
        <w:t>31 March 2019</w:t>
      </w:r>
      <w:bookmarkStart w:id="0" w:name="_GoBack"/>
      <w:bookmarkEnd w:id="0"/>
    </w:p>
    <w:sectPr w:rsidR="003A13E2" w:rsidRPr="003A13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64F10" w14:textId="77777777" w:rsidR="003A13E2" w:rsidRDefault="003A13E2" w:rsidP="00E71FC3">
      <w:pPr>
        <w:spacing w:after="0" w:line="240" w:lineRule="auto"/>
      </w:pPr>
      <w:r>
        <w:separator/>
      </w:r>
    </w:p>
  </w:endnote>
  <w:endnote w:type="continuationSeparator" w:id="0">
    <w:p w14:paraId="4C1AAB94" w14:textId="77777777" w:rsidR="003A13E2" w:rsidRDefault="003A13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F94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D558C" w14:textId="77777777" w:rsidR="003A13E2" w:rsidRDefault="003A13E2" w:rsidP="00E71FC3">
      <w:pPr>
        <w:spacing w:after="0" w:line="240" w:lineRule="auto"/>
      </w:pPr>
      <w:r>
        <w:separator/>
      </w:r>
    </w:p>
  </w:footnote>
  <w:footnote w:type="continuationSeparator" w:id="0">
    <w:p w14:paraId="51F0F090" w14:textId="77777777" w:rsidR="003A13E2" w:rsidRDefault="003A13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3E2"/>
    <w:rsid w:val="001A7C09"/>
    <w:rsid w:val="003A13E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B8093"/>
  <w15:chartTrackingRefBased/>
  <w15:docId w15:val="{2B2862D3-4324-41D2-B0E2-F811EE630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2019-03-31T13:34:00Z</dcterms:created>
  <dcterms:modified xsi:type="dcterms:W3CDTF">2019-03-31T13:42:00Z</dcterms:modified>
</cp:coreProperties>
</file>